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DA92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WHYTE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D0FBAD4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Rope maker.</w:t>
      </w:r>
    </w:p>
    <w:p w14:paraId="7F7F1BCC" w14:textId="77777777" w:rsidR="00381541" w:rsidRDefault="00381541" w:rsidP="00381541">
      <w:pPr>
        <w:pStyle w:val="NoSpacing"/>
        <w:rPr>
          <w:rFonts w:cs="Times New Roman"/>
          <w:szCs w:val="24"/>
        </w:rPr>
      </w:pPr>
    </w:p>
    <w:p w14:paraId="4A5A5792" w14:textId="77777777" w:rsidR="00381541" w:rsidRDefault="00381541" w:rsidP="00381541">
      <w:pPr>
        <w:pStyle w:val="NoSpacing"/>
        <w:rPr>
          <w:rFonts w:cs="Times New Roman"/>
          <w:szCs w:val="24"/>
        </w:rPr>
      </w:pPr>
    </w:p>
    <w:p w14:paraId="06DE5CA0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Edmund </w:t>
      </w:r>
      <w:proofErr w:type="spellStart"/>
      <w:r>
        <w:rPr>
          <w:rFonts w:cs="Times New Roman"/>
          <w:szCs w:val="24"/>
        </w:rPr>
        <w:t>Pepyr</w:t>
      </w:r>
      <w:proofErr w:type="spellEnd"/>
      <w:r>
        <w:rPr>
          <w:rFonts w:cs="Times New Roman"/>
          <w:szCs w:val="24"/>
        </w:rPr>
        <w:t xml:space="preserve"> of Lynn(q.v.) brought a plaint of debt against him and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1B941EC6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Warner, senior, of Docking(q.v.).</w:t>
      </w:r>
    </w:p>
    <w:p w14:paraId="1C6D51B2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8E3E33F" w14:textId="77777777" w:rsidR="00381541" w:rsidRDefault="00381541" w:rsidP="00381541">
      <w:pPr>
        <w:pStyle w:val="NoSpacing"/>
        <w:rPr>
          <w:rFonts w:cs="Times New Roman"/>
          <w:szCs w:val="24"/>
        </w:rPr>
      </w:pPr>
    </w:p>
    <w:p w14:paraId="4991A999" w14:textId="77777777" w:rsidR="00381541" w:rsidRDefault="00381541" w:rsidP="00381541">
      <w:pPr>
        <w:pStyle w:val="NoSpacing"/>
        <w:rPr>
          <w:rFonts w:cs="Times New Roman"/>
          <w:szCs w:val="24"/>
        </w:rPr>
      </w:pPr>
    </w:p>
    <w:p w14:paraId="742437E2" w14:textId="77777777" w:rsidR="00381541" w:rsidRDefault="00381541" w:rsidP="003815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2022</w:t>
      </w:r>
    </w:p>
    <w:p w14:paraId="6EA9B4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318C" w14:textId="77777777" w:rsidR="00381541" w:rsidRDefault="00381541" w:rsidP="009139A6">
      <w:r>
        <w:separator/>
      </w:r>
    </w:p>
  </w:endnote>
  <w:endnote w:type="continuationSeparator" w:id="0">
    <w:p w14:paraId="79221CBB" w14:textId="77777777" w:rsidR="00381541" w:rsidRDefault="003815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BA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19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6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93272" w14:textId="77777777" w:rsidR="00381541" w:rsidRDefault="00381541" w:rsidP="009139A6">
      <w:r>
        <w:separator/>
      </w:r>
    </w:p>
  </w:footnote>
  <w:footnote w:type="continuationSeparator" w:id="0">
    <w:p w14:paraId="26B5A371" w14:textId="77777777" w:rsidR="00381541" w:rsidRDefault="003815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FA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A0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F9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541"/>
    <w:rsid w:val="000666E0"/>
    <w:rsid w:val="002510B7"/>
    <w:rsid w:val="0038154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A6335"/>
  <w15:chartTrackingRefBased/>
  <w15:docId w15:val="{086519D0-3172-4BB4-9643-CBB99D96F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15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2023-02-01T21:40:00Z</dcterms:created>
  <dcterms:modified xsi:type="dcterms:W3CDTF">2023-02-01T21:40:00Z</dcterms:modified>
</cp:coreProperties>
</file>